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Dachabdichtung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Dachabdichtung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